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AEFEA" w14:textId="77777777" w:rsidR="000F6C61" w:rsidRDefault="000F6C61" w:rsidP="000F6C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CHITTYNDEN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07C2A294" w14:textId="77777777" w:rsidR="000F6C61" w:rsidRDefault="000F6C61" w:rsidP="000F6C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E3AE94" w14:textId="77777777" w:rsidR="000F6C61" w:rsidRDefault="000F6C61" w:rsidP="000F6C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AD410D" w14:textId="77777777" w:rsidR="000F6C61" w:rsidRDefault="000F6C61" w:rsidP="000F6C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Leveshoth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Wadhurst</w:t>
      </w:r>
      <w:proofErr w:type="spellEnd"/>
      <w:r>
        <w:rPr>
          <w:rFonts w:ascii="Times New Roman" w:hAnsi="Times New Roman" w:cs="Times New Roman"/>
          <w:sz w:val="24"/>
          <w:szCs w:val="24"/>
        </w:rPr>
        <w:t>, Sussex(q.v.).</w:t>
      </w:r>
    </w:p>
    <w:p w14:paraId="16A56F09" w14:textId="77777777" w:rsidR="000F6C61" w:rsidRDefault="000F6C61" w:rsidP="000F6C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https://waalt.uh.edu/index.php/CP40/891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3A1618B" w14:textId="77777777" w:rsidR="000F6C61" w:rsidRDefault="000F6C61" w:rsidP="000F6C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27F0F4" w14:textId="77777777" w:rsidR="000F6C61" w:rsidRDefault="000F6C61" w:rsidP="000F6C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53AA37" w14:textId="77777777" w:rsidR="000F6C61" w:rsidRDefault="000F6C61" w:rsidP="000F6C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2022</w:t>
      </w:r>
    </w:p>
    <w:p w14:paraId="038A20B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DE35B" w14:textId="77777777" w:rsidR="000F6C61" w:rsidRDefault="000F6C61" w:rsidP="009139A6">
      <w:r>
        <w:separator/>
      </w:r>
    </w:p>
  </w:endnote>
  <w:endnote w:type="continuationSeparator" w:id="0">
    <w:p w14:paraId="057E3301" w14:textId="77777777" w:rsidR="000F6C61" w:rsidRDefault="000F6C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D1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7F6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454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6C5D4" w14:textId="77777777" w:rsidR="000F6C61" w:rsidRDefault="000F6C61" w:rsidP="009139A6">
      <w:r>
        <w:separator/>
      </w:r>
    </w:p>
  </w:footnote>
  <w:footnote w:type="continuationSeparator" w:id="0">
    <w:p w14:paraId="46BACD1B" w14:textId="77777777" w:rsidR="000F6C61" w:rsidRDefault="000F6C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17C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0B9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30F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C61"/>
    <w:rsid w:val="000666E0"/>
    <w:rsid w:val="000F6C6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93E20"/>
  <w15:chartTrackingRefBased/>
  <w15:docId w15:val="{C5FF6C72-6A6B-41E0-82B1-ADA51B2A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F6C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9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2022-09-23T18:53:00Z</dcterms:created>
  <dcterms:modified xsi:type="dcterms:W3CDTF">2022-09-23T18:53:00Z</dcterms:modified>
</cp:coreProperties>
</file>